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3B02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C3FB27D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Kendal, Westmoreland. Chapman.</w:t>
      </w:r>
    </w:p>
    <w:p w14:paraId="12AF3B81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A9263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EC797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Neuton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 Maude</w:t>
      </w:r>
    </w:p>
    <w:p w14:paraId="19DBCDB7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Rylestone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Yorkshire(q.v.), and James Webster of Bradford(q.v.).</w:t>
      </w:r>
    </w:p>
    <w:p w14:paraId="206FA180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59371EE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6ADC6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55794" w14:textId="77777777" w:rsidR="004C6929" w:rsidRDefault="004C6929" w:rsidP="004C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5200F3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5421" w14:textId="77777777" w:rsidR="004C6929" w:rsidRDefault="004C6929" w:rsidP="009139A6">
      <w:r>
        <w:separator/>
      </w:r>
    </w:p>
  </w:endnote>
  <w:endnote w:type="continuationSeparator" w:id="0">
    <w:p w14:paraId="07FCA6CF" w14:textId="77777777" w:rsidR="004C6929" w:rsidRDefault="004C69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F7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F0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EC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EE0B8" w14:textId="77777777" w:rsidR="004C6929" w:rsidRDefault="004C6929" w:rsidP="009139A6">
      <w:r>
        <w:separator/>
      </w:r>
    </w:p>
  </w:footnote>
  <w:footnote w:type="continuationSeparator" w:id="0">
    <w:p w14:paraId="339AE3C6" w14:textId="77777777" w:rsidR="004C6929" w:rsidRDefault="004C69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BF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9D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43F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929"/>
    <w:rsid w:val="000666E0"/>
    <w:rsid w:val="002510B7"/>
    <w:rsid w:val="004C692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000B"/>
  <w15:chartTrackingRefBased/>
  <w15:docId w15:val="{5FD539A1-E65A-4F12-95CA-6DC25A61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69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2022-06-26T20:01:00Z</dcterms:created>
  <dcterms:modified xsi:type="dcterms:W3CDTF">2022-06-26T20:01:00Z</dcterms:modified>
</cp:coreProperties>
</file>